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F52D1" w14:textId="77777777" w:rsidR="00F628ED" w:rsidRDefault="00F628ED" w:rsidP="00F628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DOMMER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d.ca.1490)</w:t>
      </w:r>
    </w:p>
    <w:p w14:paraId="29F92486" w14:textId="77777777" w:rsidR="00F628ED" w:rsidRDefault="00F628ED" w:rsidP="00F628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55FAE140" w14:textId="77777777" w:rsidR="00F628ED" w:rsidRDefault="00F628ED" w:rsidP="00F628ED">
      <w:pPr>
        <w:pStyle w:val="NoSpacing"/>
        <w:rPr>
          <w:rFonts w:cs="Times New Roman"/>
          <w:szCs w:val="24"/>
        </w:rPr>
      </w:pPr>
    </w:p>
    <w:p w14:paraId="14A03369" w14:textId="77777777" w:rsidR="00F628ED" w:rsidRDefault="00F628ED" w:rsidP="00F628ED">
      <w:pPr>
        <w:pStyle w:val="NoSpacing"/>
        <w:rPr>
          <w:rFonts w:cs="Times New Roman"/>
          <w:szCs w:val="24"/>
        </w:rPr>
      </w:pPr>
    </w:p>
    <w:p w14:paraId="60E110D8" w14:textId="77777777" w:rsidR="00F628ED" w:rsidRDefault="00F628ED" w:rsidP="00F628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Feb.1490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Hampshire.</w:t>
      </w:r>
    </w:p>
    <w:p w14:paraId="3550162C" w14:textId="77777777" w:rsidR="00F628ED" w:rsidRDefault="00F628ED" w:rsidP="00F628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p.117)</w:t>
      </w:r>
    </w:p>
    <w:p w14:paraId="5C6F5872" w14:textId="77777777" w:rsidR="00F628ED" w:rsidRDefault="00F628ED" w:rsidP="00F628ED">
      <w:pPr>
        <w:pStyle w:val="NoSpacing"/>
        <w:rPr>
          <w:rFonts w:cs="Times New Roman"/>
          <w:szCs w:val="24"/>
        </w:rPr>
      </w:pPr>
    </w:p>
    <w:p w14:paraId="36A0EBAD" w14:textId="77777777" w:rsidR="00F628ED" w:rsidRDefault="00F628ED" w:rsidP="00F628ED">
      <w:pPr>
        <w:pStyle w:val="NoSpacing"/>
        <w:rPr>
          <w:rFonts w:cs="Times New Roman"/>
          <w:szCs w:val="24"/>
        </w:rPr>
      </w:pPr>
    </w:p>
    <w:p w14:paraId="567E12A7" w14:textId="77777777" w:rsidR="00F628ED" w:rsidRDefault="00F628ED" w:rsidP="00F628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January 2024</w:t>
      </w:r>
    </w:p>
    <w:p w14:paraId="72D54E1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CF356" w14:textId="77777777" w:rsidR="00F628ED" w:rsidRDefault="00F628ED" w:rsidP="009139A6">
      <w:r>
        <w:separator/>
      </w:r>
    </w:p>
  </w:endnote>
  <w:endnote w:type="continuationSeparator" w:id="0">
    <w:p w14:paraId="637D3DC7" w14:textId="77777777" w:rsidR="00F628ED" w:rsidRDefault="00F628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0C3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CF24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51D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810DB" w14:textId="77777777" w:rsidR="00F628ED" w:rsidRDefault="00F628ED" w:rsidP="009139A6">
      <w:r>
        <w:separator/>
      </w:r>
    </w:p>
  </w:footnote>
  <w:footnote w:type="continuationSeparator" w:id="0">
    <w:p w14:paraId="3DC25EF0" w14:textId="77777777" w:rsidR="00F628ED" w:rsidRDefault="00F628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AFF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127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979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8E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62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D0589"/>
  <w15:chartTrackingRefBased/>
  <w15:docId w15:val="{37BA9F10-44E1-42E7-8AF8-56B93E881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2024-01-02T21:19:00Z</dcterms:created>
  <dcterms:modified xsi:type="dcterms:W3CDTF">2024-01-02T21:20:00Z</dcterms:modified>
</cp:coreProperties>
</file>